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8"/>
        <w:gridCol w:w="706"/>
        <w:gridCol w:w="8169"/>
        <w:gridCol w:w="556"/>
        <w:gridCol w:w="556"/>
        <w:gridCol w:w="556"/>
      </w:tblGrid>
      <w:tr w:rsidR="00995335" w:rsidRPr="00A63A63" w:rsidTr="001E5D3A">
        <w:trPr>
          <w:trHeight w:val="537"/>
        </w:trPr>
        <w:tc>
          <w:tcPr>
            <w:tcW w:w="1236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F14459">
            <w:pPr>
              <w:rPr>
                <w:b/>
              </w:rPr>
            </w:pPr>
            <w:r w:rsidRPr="001D41FF">
              <w:rPr>
                <w:b/>
              </w:rPr>
              <w:t>ЕНГЛЕСКИ ЈЕЗИК</w:t>
            </w:r>
            <w:r>
              <w:rPr>
                <w:b/>
              </w:rPr>
              <w:t xml:space="preserve"> РАЗРЕД: </w:t>
            </w:r>
            <w:r>
              <w:rPr>
                <w:b/>
                <w:lang w:val="en-US"/>
              </w:rPr>
              <w:t>3</w:t>
            </w:r>
            <w:r>
              <w:rPr>
                <w:b/>
              </w:rPr>
              <w:t xml:space="preserve"> и 4</w:t>
            </w:r>
            <w:r>
              <w:rPr>
                <w:b/>
                <w:lang w:val="sr-Cyrl-CS"/>
              </w:rPr>
              <w:t>. разред средње школе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УЏБЕНИК:</w:t>
            </w:r>
            <w:r>
              <w:rPr>
                <w:b/>
                <w:lang w:val="en-US"/>
              </w:rPr>
              <w:t>Traveller B1</w:t>
            </w:r>
            <w:r>
              <w:rPr>
                <w:b/>
              </w:rPr>
              <w:t xml:space="preserve">+ </w:t>
            </w:r>
            <w:r>
              <w:t>(Дата Статус)</w:t>
            </w:r>
          </w:p>
        </w:tc>
      </w:tr>
      <w:tr w:rsidR="00995335" w:rsidRPr="00A63A63" w:rsidTr="001E5D3A">
        <w:tc>
          <w:tcPr>
            <w:tcW w:w="18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  <w:rPr>
                <w:b/>
                <w:sz w:val="20"/>
                <w:szCs w:val="20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 xml:space="preserve">Редни број и назив наст. </w:t>
            </w:r>
            <w:r>
              <w:rPr>
                <w:b/>
                <w:sz w:val="20"/>
                <w:szCs w:val="20"/>
                <w:lang w:val="sr-Cyrl-CS"/>
              </w:rPr>
              <w:t>т</w:t>
            </w:r>
            <w:r w:rsidRPr="00A63A63">
              <w:rPr>
                <w:b/>
                <w:sz w:val="20"/>
                <w:szCs w:val="20"/>
                <w:lang w:val="sr-Cyrl-CS"/>
              </w:rPr>
              <w:t>еме</w:t>
            </w:r>
          </w:p>
          <w:p w:rsidR="00995335" w:rsidRDefault="00995335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995335" w:rsidRDefault="00995335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995335" w:rsidRDefault="00995335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995335" w:rsidRDefault="00995335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1</w:t>
            </w:r>
          </w:p>
          <w:p w:rsidR="00995335" w:rsidRDefault="00995335" w:rsidP="00B71F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995335" w:rsidRDefault="00995335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PEOPLE</w:t>
            </w:r>
          </w:p>
          <w:p w:rsidR="00995335" w:rsidRPr="004A6C76" w:rsidRDefault="00995335" w:rsidP="00B71F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Ред. број</w:t>
            </w:r>
          </w:p>
          <w:p w:rsidR="00995335" w:rsidRPr="00A63A63" w:rsidRDefault="00995335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часа</w:t>
            </w:r>
          </w:p>
        </w:tc>
        <w:tc>
          <w:tcPr>
            <w:tcW w:w="81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A63A63">
              <w:rPr>
                <w:b/>
                <w:sz w:val="28"/>
                <w:szCs w:val="28"/>
                <w:lang w:val="sr-Cyrl-CS"/>
              </w:rPr>
              <w:t>Назив наставне јединице</w:t>
            </w:r>
          </w:p>
        </w:tc>
        <w:tc>
          <w:tcPr>
            <w:tcW w:w="16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Тип часа</w:t>
            </w:r>
          </w:p>
        </w:tc>
      </w:tr>
      <w:tr w:rsidR="00995335" w:rsidRPr="00A63A63" w:rsidTr="001E5D3A">
        <w:trPr>
          <w:cantSplit/>
          <w:trHeight w:val="1134"/>
        </w:trPr>
        <w:tc>
          <w:tcPr>
            <w:tcW w:w="18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</w:p>
        </w:tc>
        <w:tc>
          <w:tcPr>
            <w:tcW w:w="81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95335" w:rsidRPr="00A63A63" w:rsidRDefault="00995335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95335" w:rsidRPr="00A63A63" w:rsidRDefault="00995335" w:rsidP="00B71F62">
            <w:pPr>
              <w:ind w:left="113" w:right="113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утврђив.</w:t>
            </w:r>
          </w:p>
          <w:p w:rsidR="00995335" w:rsidRPr="00A63A63" w:rsidRDefault="00995335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95335" w:rsidRPr="00A63A63" w:rsidRDefault="00995335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остал</w:t>
            </w:r>
            <w:r w:rsidRPr="00A63A63">
              <w:rPr>
                <w:b/>
                <w:sz w:val="20"/>
                <w:szCs w:val="20"/>
              </w:rPr>
              <w:t>и</w:t>
            </w:r>
            <w:r w:rsidRPr="00A63A63">
              <w:rPr>
                <w:b/>
                <w:sz w:val="20"/>
                <w:szCs w:val="20"/>
                <w:lang w:val="sr-Cyrl-CS"/>
              </w:rPr>
              <w:t xml:space="preserve"> типови</w:t>
            </w:r>
          </w:p>
          <w:p w:rsidR="00995335" w:rsidRPr="00A63A63" w:rsidRDefault="00995335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r>
              <w:rPr>
                <w:sz w:val="22"/>
                <w:szCs w:val="22"/>
              </w:rPr>
              <w:t>1A –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Default="00995335" w:rsidP="001E5D3A">
            <w:r>
              <w:rPr>
                <w:sz w:val="22"/>
                <w:szCs w:val="22"/>
              </w:rPr>
              <w:t>1A – Listening and Speaking, Writing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1E5D3A">
            <w:r>
              <w:rPr>
                <w:sz w:val="22"/>
                <w:szCs w:val="22"/>
              </w:rPr>
              <w:t>1B  – Reading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r>
              <w:rPr>
                <w:sz w:val="22"/>
                <w:szCs w:val="22"/>
              </w:rPr>
              <w:t xml:space="preserve">1B  –Vocabulary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1E5D3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1B –Listening and Speaking, Vocabulary and Gramma</w:t>
            </w:r>
            <w:r>
              <w:rPr>
                <w:sz w:val="22"/>
                <w:szCs w:val="22"/>
                <w:lang w:val="en-US"/>
              </w:rPr>
              <w:t>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r>
              <w:rPr>
                <w:sz w:val="22"/>
                <w:szCs w:val="22"/>
              </w:rPr>
              <w:t>1B - Emails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1 Round up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2.</w:t>
            </w:r>
          </w:p>
          <w:p w:rsidR="00995335" w:rsidRDefault="00995335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2</w:t>
            </w:r>
          </w:p>
          <w:p w:rsidR="00995335" w:rsidRDefault="00995335" w:rsidP="00B71F62">
            <w:pPr>
              <w:jc w:val="center"/>
              <w:rPr>
                <w:b/>
              </w:rPr>
            </w:pPr>
          </w:p>
          <w:p w:rsidR="00995335" w:rsidRPr="00A63A63" w:rsidRDefault="00995335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PLACES</w:t>
            </w:r>
          </w:p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1E5D3A">
            <w:r>
              <w:rPr>
                <w:sz w:val="22"/>
                <w:szCs w:val="22"/>
              </w:rPr>
              <w:t>2A – Reading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1E5D3A">
            <w:r>
              <w:rPr>
                <w:sz w:val="22"/>
                <w:szCs w:val="22"/>
              </w:rPr>
              <w:t>2A –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1E5D3A">
            <w:r>
              <w:rPr>
                <w:sz w:val="22"/>
                <w:szCs w:val="22"/>
              </w:rPr>
              <w:t>2A – Listening and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1E5D3A">
            <w:r>
              <w:rPr>
                <w:sz w:val="22"/>
                <w:szCs w:val="22"/>
              </w:rPr>
              <w:t>2B 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1E5D3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2B –Listening and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2B6A55" w:rsidRDefault="00995335" w:rsidP="00B71F62">
            <w:r>
              <w:rPr>
                <w:sz w:val="22"/>
                <w:szCs w:val="22"/>
              </w:rPr>
              <w:t>2B –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2B – A story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>2 Round up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>Test 1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995335" w:rsidRPr="00A63A63" w:rsidTr="001E5D3A">
        <w:tc>
          <w:tcPr>
            <w:tcW w:w="18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E17F87">
            <w:pPr>
              <w:jc w:val="center"/>
              <w:rPr>
                <w:b/>
              </w:rPr>
            </w:pPr>
          </w:p>
          <w:p w:rsidR="00995335" w:rsidRDefault="00995335" w:rsidP="00E17F87">
            <w:pPr>
              <w:jc w:val="center"/>
              <w:rPr>
                <w:b/>
              </w:rPr>
            </w:pPr>
          </w:p>
          <w:p w:rsidR="00995335" w:rsidRDefault="00995335" w:rsidP="00E17F87">
            <w:pPr>
              <w:jc w:val="center"/>
              <w:rPr>
                <w:b/>
              </w:rPr>
            </w:pPr>
          </w:p>
          <w:p w:rsidR="00995335" w:rsidRPr="00A63A63" w:rsidRDefault="00995335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3.</w:t>
            </w:r>
          </w:p>
          <w:p w:rsidR="00995335" w:rsidRDefault="00995335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3</w:t>
            </w:r>
          </w:p>
          <w:p w:rsidR="00995335" w:rsidRPr="00A63A63" w:rsidRDefault="00995335" w:rsidP="00E17F87">
            <w:pPr>
              <w:jc w:val="center"/>
            </w:pPr>
            <w:r>
              <w:rPr>
                <w:b/>
                <w:sz w:val="22"/>
                <w:szCs w:val="22"/>
              </w:rPr>
              <w:t>SUCCESS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1E5D3A">
            <w:r>
              <w:rPr>
                <w:sz w:val="22"/>
                <w:szCs w:val="22"/>
              </w:rPr>
              <w:t>3A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92CCB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Default="00995335" w:rsidP="001E5D3A">
            <w:r>
              <w:rPr>
                <w:sz w:val="22"/>
                <w:szCs w:val="22"/>
              </w:rPr>
              <w:t>3A –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3A – Listening and Speaking, Writing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3B  – Reading,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2B6A55" w:rsidRDefault="00995335" w:rsidP="001E5D3A">
            <w:r>
              <w:rPr>
                <w:sz w:val="22"/>
                <w:szCs w:val="22"/>
              </w:rPr>
              <w:t>3B –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1E5D3A">
            <w:r>
              <w:rPr>
                <w:sz w:val="22"/>
                <w:szCs w:val="22"/>
              </w:rPr>
              <w:t>3B – An essay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3 Round up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E17F87" w:rsidRDefault="00995335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Preparation for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569E3" w:rsidRDefault="00995335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E17F87" w:rsidRDefault="00995335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E17F87" w:rsidRDefault="00995335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Correction of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995335" w:rsidRPr="00A63A63" w:rsidTr="001E5D3A">
        <w:tc>
          <w:tcPr>
            <w:tcW w:w="181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4.</w:t>
            </w:r>
          </w:p>
          <w:p w:rsidR="00995335" w:rsidRDefault="00995335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4</w:t>
            </w:r>
          </w:p>
          <w:p w:rsidR="00995335" w:rsidRPr="00A63A63" w:rsidRDefault="00995335" w:rsidP="001E5D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SCIENCE AND TECHNOLOGY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4A – Reading,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 xml:space="preserve">4A – Listening and Speaking, Writing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r>
              <w:rPr>
                <w:sz w:val="22"/>
                <w:szCs w:val="22"/>
              </w:rPr>
              <w:t>4B  – Reading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4B  –Vocabulary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DA4073" w:rsidRDefault="00995335" w:rsidP="00DA407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4B –Listening and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DA4073">
            <w:r>
              <w:rPr>
                <w:sz w:val="22"/>
                <w:szCs w:val="22"/>
              </w:rPr>
              <w:t>4B –Vocabulary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4B – A letter based on prompts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4 Round up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EC199F">
            <w:pPr>
              <w:jc w:val="center"/>
              <w:rPr>
                <w:b/>
              </w:rPr>
            </w:pPr>
          </w:p>
          <w:p w:rsidR="00995335" w:rsidRDefault="00995335" w:rsidP="00EC199F">
            <w:pPr>
              <w:jc w:val="center"/>
              <w:rPr>
                <w:b/>
              </w:rPr>
            </w:pPr>
          </w:p>
          <w:p w:rsidR="00995335" w:rsidRPr="00A63A63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995335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5</w:t>
            </w:r>
          </w:p>
          <w:p w:rsidR="00995335" w:rsidRPr="00A63A63" w:rsidRDefault="00995335" w:rsidP="00EC199F">
            <w:pPr>
              <w:jc w:val="center"/>
            </w:pPr>
            <w:r>
              <w:rPr>
                <w:b/>
                <w:sz w:val="22"/>
                <w:szCs w:val="22"/>
              </w:rPr>
              <w:t>LEISURE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5A –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 xml:space="preserve">5A – Listening and Speaking, Writing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r>
              <w:rPr>
                <w:sz w:val="22"/>
                <w:szCs w:val="22"/>
              </w:rPr>
              <w:t>5B 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38.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5B  –Vocabulary and Grammar 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5B –Listening and Speaking, Vocabulary and Gramma</w:t>
            </w:r>
            <w:r>
              <w:rPr>
                <w:sz w:val="22"/>
                <w:szCs w:val="22"/>
                <w:lang w:val="en-US"/>
              </w:rPr>
              <w:t>r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C1237A">
            <w:pPr>
              <w:jc w:val="center"/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5B – A Review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5 Round up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Test 2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995335" w:rsidRPr="00A63A63" w:rsidTr="001E5D3A">
        <w:tc>
          <w:tcPr>
            <w:tcW w:w="18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995335" w:rsidRDefault="00995335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995335" w:rsidRDefault="00995335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995335" w:rsidRPr="00A63A63" w:rsidRDefault="00995335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995335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995335" w:rsidRPr="00A63A63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NATURE</w:t>
            </w:r>
          </w:p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6A – Reading,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 xml:space="preserve">6A – Listening and Speaking, Writing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r>
              <w:rPr>
                <w:sz w:val="22"/>
                <w:szCs w:val="22"/>
              </w:rPr>
              <w:t>6B 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6B  –Vocabulary and Grammar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DA4073" w:rsidRDefault="00995335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6B –Listening and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6B –Vocabulary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49.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DA4073">
            <w:r>
              <w:rPr>
                <w:sz w:val="22"/>
                <w:szCs w:val="22"/>
              </w:rPr>
              <w:t>6B – A letter expressing an opinion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DA4073" w:rsidRDefault="00995335" w:rsidP="00B71F62">
            <w:pPr>
              <w:rPr>
                <w:b/>
                <w:color w:val="FF0000"/>
              </w:rPr>
            </w:pPr>
            <w:r w:rsidRPr="00DA4073">
              <w:rPr>
                <w:b/>
                <w:color w:val="FF0000"/>
                <w:sz w:val="22"/>
                <w:szCs w:val="22"/>
              </w:rPr>
              <w:t>Preparation for 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DA4073" w:rsidRDefault="00995335" w:rsidP="00B71F62">
            <w:pPr>
              <w:rPr>
                <w:b/>
                <w:color w:val="FF0000"/>
              </w:rPr>
            </w:pPr>
            <w:r w:rsidRPr="00DA4073">
              <w:rPr>
                <w:b/>
                <w:color w:val="FF0000"/>
                <w:sz w:val="22"/>
                <w:szCs w:val="22"/>
              </w:rPr>
              <w:t>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995335" w:rsidRPr="00A63A63" w:rsidTr="001E5D3A">
        <w:tc>
          <w:tcPr>
            <w:tcW w:w="18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DA4073" w:rsidRDefault="00995335" w:rsidP="00B71F62">
            <w:pPr>
              <w:rPr>
                <w:b/>
                <w:color w:val="FF0000"/>
              </w:rPr>
            </w:pPr>
            <w:r w:rsidRPr="00DA4073">
              <w:rPr>
                <w:b/>
                <w:color w:val="FF0000"/>
                <w:sz w:val="22"/>
                <w:szCs w:val="22"/>
              </w:rPr>
              <w:t>Correction of 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995335" w:rsidRDefault="00995335" w:rsidP="00C1237A"/>
    <w:p w:rsidR="00995335" w:rsidRDefault="00995335" w:rsidP="00C1237A"/>
    <w:p w:rsidR="00995335" w:rsidRDefault="00995335" w:rsidP="00C1237A"/>
    <w:p w:rsidR="00995335" w:rsidRDefault="00995335" w:rsidP="00C1237A"/>
    <w:p w:rsidR="00995335" w:rsidRDefault="00995335" w:rsidP="00C1237A"/>
    <w:p w:rsidR="00995335" w:rsidRPr="002B4EE6" w:rsidRDefault="00995335" w:rsidP="00C1237A"/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709"/>
        <w:gridCol w:w="8080"/>
        <w:gridCol w:w="567"/>
        <w:gridCol w:w="567"/>
        <w:gridCol w:w="567"/>
      </w:tblGrid>
      <w:tr w:rsidR="00995335" w:rsidRPr="00A63A63" w:rsidTr="00EC199F">
        <w:tc>
          <w:tcPr>
            <w:tcW w:w="19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995335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995335" w:rsidRPr="00A63A63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NATURE</w:t>
            </w:r>
          </w:p>
          <w:p w:rsidR="00995335" w:rsidRPr="00A63A63" w:rsidRDefault="00995335" w:rsidP="00EC199F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6 Round up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EC199F">
            <w:pPr>
              <w:jc w:val="center"/>
              <w:rPr>
                <w:b/>
              </w:rPr>
            </w:pPr>
          </w:p>
          <w:p w:rsidR="00995335" w:rsidRDefault="00995335" w:rsidP="00EC199F">
            <w:pPr>
              <w:jc w:val="center"/>
              <w:rPr>
                <w:b/>
              </w:rPr>
            </w:pPr>
          </w:p>
          <w:p w:rsidR="00995335" w:rsidRPr="00A63A63" w:rsidRDefault="00995335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995335" w:rsidRDefault="00995335" w:rsidP="00EC199F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7</w:t>
            </w:r>
          </w:p>
          <w:p w:rsidR="00995335" w:rsidRPr="00A63A63" w:rsidRDefault="00995335" w:rsidP="00DA4073">
            <w:pPr>
              <w:jc w:val="center"/>
            </w:pPr>
            <w:r>
              <w:rPr>
                <w:b/>
                <w:sz w:val="22"/>
                <w:szCs w:val="22"/>
              </w:rPr>
              <w:t>HEALTH AND FITNESS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7A – Reading,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7852" w:rsidRDefault="00995335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 xml:space="preserve">7A – Listening and Speaking, Writing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7852" w:rsidRDefault="00995335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r>
              <w:rPr>
                <w:sz w:val="22"/>
                <w:szCs w:val="22"/>
              </w:rPr>
              <w:t>7B  – Reading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7852" w:rsidRDefault="00995335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7B  –Vocabulary and Grammar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4F71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7B –Listening and Speaking, Vocabulary and Gramma</w:t>
            </w:r>
            <w:r>
              <w:rPr>
                <w:sz w:val="22"/>
                <w:szCs w:val="22"/>
                <w:lang w:val="en-US"/>
              </w:rPr>
              <w:t>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4F71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DA4073">
            <w:r>
              <w:rPr>
                <w:sz w:val="22"/>
                <w:szCs w:val="22"/>
              </w:rPr>
              <w:t>7B – A report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4F71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7 Round up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4F71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934589" w:rsidRDefault="00995335" w:rsidP="00B71F62">
            <w:r>
              <w:rPr>
                <w:sz w:val="22"/>
                <w:szCs w:val="22"/>
              </w:rPr>
              <w:t>Test 3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C1237A">
            <w:pPr>
              <w:jc w:val="center"/>
              <w:rPr>
                <w:b/>
              </w:rPr>
            </w:pPr>
          </w:p>
          <w:p w:rsidR="00995335" w:rsidRDefault="00995335" w:rsidP="00C1237A">
            <w:pPr>
              <w:jc w:val="center"/>
              <w:rPr>
                <w:b/>
              </w:rPr>
            </w:pPr>
          </w:p>
          <w:p w:rsidR="00995335" w:rsidRPr="00A63A63" w:rsidRDefault="00995335" w:rsidP="00C1237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995335" w:rsidRDefault="00995335" w:rsidP="00C1237A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7</w:t>
            </w:r>
          </w:p>
          <w:p w:rsidR="00995335" w:rsidRPr="00A63A63" w:rsidRDefault="00995335" w:rsidP="00DA4073">
            <w:pPr>
              <w:jc w:val="center"/>
            </w:pPr>
            <w:r>
              <w:rPr>
                <w:b/>
                <w:sz w:val="22"/>
                <w:szCs w:val="22"/>
              </w:rPr>
              <w:t>MODERN LIFE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4F71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8A – Reading,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B63AA0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03A28" w:rsidRDefault="00995335" w:rsidP="00B71F62">
            <w:pPr>
              <w:rPr>
                <w:b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Default="00995335" w:rsidP="00B71F62">
            <w:r>
              <w:rPr>
                <w:sz w:val="22"/>
                <w:szCs w:val="22"/>
              </w:rPr>
              <w:t xml:space="preserve">8A – Listening and Speaking, Writing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ind w:left="-1128" w:firstLine="1128"/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B71F62">
            <w:r>
              <w:rPr>
                <w:sz w:val="22"/>
                <w:szCs w:val="22"/>
              </w:rPr>
              <w:t>8B  – Reading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65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8B  –Vocabulary and Grammar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66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1E5D3A" w:rsidRDefault="00995335" w:rsidP="00120D8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8B –Listening and Speaking,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67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EC199F">
            <w:r>
              <w:rPr>
                <w:sz w:val="22"/>
                <w:szCs w:val="22"/>
              </w:rPr>
              <w:t>8B –</w:t>
            </w:r>
            <w:bookmarkStart w:id="0" w:name="_GoBack"/>
            <w:bookmarkEnd w:id="0"/>
            <w:r>
              <w:rPr>
                <w:sz w:val="22"/>
                <w:szCs w:val="22"/>
              </w:rPr>
              <w:t>Vocabulary and Gramma</w:t>
            </w:r>
            <w:r>
              <w:rPr>
                <w:sz w:val="22"/>
                <w:szCs w:val="22"/>
                <w:lang w:val="en-US"/>
              </w:rPr>
              <w:t>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68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>8B – A book review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817852" w:rsidRDefault="00995335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>
            <w:r>
              <w:rPr>
                <w:sz w:val="22"/>
                <w:szCs w:val="22"/>
              </w:rPr>
              <w:t xml:space="preserve">British and American English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Pr="00A63A63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995335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335" w:rsidRPr="00A63A63" w:rsidRDefault="00995335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5335" w:rsidRPr="007B30E6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995335" w:rsidRPr="00EC199F" w:rsidRDefault="00995335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End of term activities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5335" w:rsidRDefault="00995335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995335" w:rsidRPr="00C1237A" w:rsidRDefault="00995335"/>
    <w:sectPr w:rsidR="00995335" w:rsidRPr="00C1237A" w:rsidSect="00C123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1C5"/>
    <w:multiLevelType w:val="hybridMultilevel"/>
    <w:tmpl w:val="4E1E606A"/>
    <w:lvl w:ilvl="0" w:tplc="D8CCC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37A"/>
    <w:rsid w:val="00065C60"/>
    <w:rsid w:val="00120D8A"/>
    <w:rsid w:val="0017772F"/>
    <w:rsid w:val="001D41FF"/>
    <w:rsid w:val="001E5D3A"/>
    <w:rsid w:val="00275532"/>
    <w:rsid w:val="002B4EE6"/>
    <w:rsid w:val="002B6A55"/>
    <w:rsid w:val="004A6C76"/>
    <w:rsid w:val="0052304E"/>
    <w:rsid w:val="007B30E6"/>
    <w:rsid w:val="007D4422"/>
    <w:rsid w:val="00803A28"/>
    <w:rsid w:val="00814F71"/>
    <w:rsid w:val="00817852"/>
    <w:rsid w:val="008437C9"/>
    <w:rsid w:val="008569E3"/>
    <w:rsid w:val="00892CCB"/>
    <w:rsid w:val="00934589"/>
    <w:rsid w:val="00995335"/>
    <w:rsid w:val="00A63A63"/>
    <w:rsid w:val="00B63AA0"/>
    <w:rsid w:val="00B71F62"/>
    <w:rsid w:val="00C1237A"/>
    <w:rsid w:val="00C746F7"/>
    <w:rsid w:val="00D95C55"/>
    <w:rsid w:val="00DA4073"/>
    <w:rsid w:val="00E17F87"/>
    <w:rsid w:val="00EC199F"/>
    <w:rsid w:val="00F1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3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23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1237A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237A"/>
    <w:rPr>
      <w:rFonts w:ascii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uiPriority w:val="99"/>
    <w:rsid w:val="00C12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471</Words>
  <Characters>2686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ЕНГЛЕСКИ ЈЕЗИК РАЗРЕД: 3 и 4</dc:title>
  <dc:subject/>
  <dc:creator>Ivana</dc:creator>
  <cp:keywords/>
  <dc:description/>
  <cp:lastModifiedBy>vesna.milosevic</cp:lastModifiedBy>
  <cp:revision>2</cp:revision>
  <dcterms:created xsi:type="dcterms:W3CDTF">2014-01-14T07:54:00Z</dcterms:created>
  <dcterms:modified xsi:type="dcterms:W3CDTF">2014-01-14T07:54:00Z</dcterms:modified>
</cp:coreProperties>
</file>